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Edinburgh West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Edinburgh West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Edinburgh West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Edinburgh West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Edinburgh West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Edinburgh West are estimated to have a score of 1-2 on the PGSI (low-risk gambling), whilst </w:t>
      </w:r>
      <w:r w:rsidRPr="00773DF7">
        <w:rPr>
          <w:rFonts w:ascii="Libre Franklin Light" w:hAnsi="Libre Franklin Light" w:cs="Calibri Light"/>
          <w:b/>
          <w:bCs/>
          <w:color w:val="C45911" w:themeColor="accent2" w:themeShade="BF"/>
        </w:rPr>
        <w:t xml:space="preserve">2.6%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55.6% </w:t>
      </w:r>
      <w:r w:rsidRPr="004747BF">
        <w:rPr>
          <w:rFonts w:ascii="Libre Franklin Light" w:eastAsia="Times New Roman" w:hAnsi="Libre Franklin Light" w:cs="Calibri Light"/>
        </w:rPr>
        <w:t xml:space="preserve">of those respondents classified as PGSI 8+ in Edinburgh West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Edinburgh West is estimated to be </w:t>
      </w:r>
      <w:r w:rsidRPr="00773DF7">
        <w:rPr>
          <w:rFonts w:ascii="Libre Franklin Light" w:eastAsia="Times New Roman" w:hAnsi="Libre Franklin Light" w:cs="Calibri Light"/>
          <w:b/>
          <w:bCs/>
          <w:color w:val="C45911" w:themeColor="accent2" w:themeShade="BF"/>
        </w:rPr>
        <w:t xml:space="preserve">£1,030,066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Edinburgh West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Edinburgh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Edinburgh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Edinburgh West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dinburgh W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Edinburgh West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dinburgh W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Edinburgh West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Edinburgh West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dinburgh W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Edinburgh West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41.4%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Edinburgh West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Edinburgh West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Edinburgh West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Edinburgh West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Edinburgh West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£1,030,066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Edinburgh West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£16,778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£346,980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£24,856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£6,991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£12,817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£621,644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£1,030,066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Edinburgh West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Edinburgh West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Edinburgh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Edinburgh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9.4%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Edinburgh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Edinburgh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Edinburgh West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Edinburgh West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12.6%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Edinburgh West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9.4%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Edinburgh West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Edinburgh West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Edinburgh West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B9D98AB-5EA8-4FD9-8BEA-1679F0B0FC8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